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70974" w14:textId="77777777" w:rsidR="00430324" w:rsidRDefault="00430324" w:rsidP="004303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KETON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64E2755D" w14:textId="77777777" w:rsidR="00430324" w:rsidRDefault="00430324" w:rsidP="004303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Ripon. Gentleman.</w:t>
      </w:r>
    </w:p>
    <w:p w14:paraId="5EBD62E6" w14:textId="77777777" w:rsidR="00430324" w:rsidRDefault="00430324" w:rsidP="00430324">
      <w:pPr>
        <w:pStyle w:val="NoSpacing"/>
        <w:rPr>
          <w:rFonts w:cs="Times New Roman"/>
          <w:szCs w:val="24"/>
        </w:rPr>
      </w:pPr>
    </w:p>
    <w:p w14:paraId="228803E6" w14:textId="77777777" w:rsidR="00430324" w:rsidRDefault="00430324" w:rsidP="00430324">
      <w:pPr>
        <w:pStyle w:val="NoSpacing"/>
        <w:rPr>
          <w:rFonts w:cs="Times New Roman"/>
          <w:szCs w:val="24"/>
        </w:rPr>
      </w:pPr>
    </w:p>
    <w:p w14:paraId="570A4913" w14:textId="77777777" w:rsidR="00430324" w:rsidRDefault="00430324" w:rsidP="004303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>Richard Fayrfax(q.v.) brought a plaint of debt against him.</w:t>
      </w:r>
    </w:p>
    <w:p w14:paraId="40A2326C" w14:textId="77777777" w:rsidR="00430324" w:rsidRDefault="00430324" w:rsidP="004303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352B8">
          <w:rPr>
            <w:rStyle w:val="Hyperlink"/>
            <w:rFonts w:cs="Times New Roman"/>
            <w:szCs w:val="24"/>
          </w:rPr>
          <w:t>https://waalt.uh.edu/index.php/IDXCP40no798</w:t>
        </w:r>
      </w:hyperlink>
      <w:r>
        <w:rPr>
          <w:rFonts w:cs="Times New Roman"/>
          <w:szCs w:val="24"/>
        </w:rPr>
        <w:t xml:space="preserve"> )</w:t>
      </w:r>
    </w:p>
    <w:p w14:paraId="29752EE1" w14:textId="77777777" w:rsidR="00430324" w:rsidRDefault="00430324" w:rsidP="00430324">
      <w:pPr>
        <w:pStyle w:val="NoSpacing"/>
        <w:rPr>
          <w:rFonts w:cs="Times New Roman"/>
          <w:szCs w:val="24"/>
        </w:rPr>
      </w:pPr>
    </w:p>
    <w:p w14:paraId="0F9438D2" w14:textId="77777777" w:rsidR="00430324" w:rsidRDefault="00430324" w:rsidP="00430324">
      <w:pPr>
        <w:pStyle w:val="NoSpacing"/>
        <w:rPr>
          <w:rFonts w:cs="Times New Roman"/>
          <w:szCs w:val="24"/>
        </w:rPr>
      </w:pPr>
    </w:p>
    <w:p w14:paraId="445483EA" w14:textId="77777777" w:rsidR="00430324" w:rsidRDefault="00430324" w:rsidP="004303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August 2024</w:t>
      </w:r>
    </w:p>
    <w:p w14:paraId="665D591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BDD9A" w14:textId="77777777" w:rsidR="00430324" w:rsidRDefault="00430324" w:rsidP="009139A6">
      <w:r>
        <w:separator/>
      </w:r>
    </w:p>
  </w:endnote>
  <w:endnote w:type="continuationSeparator" w:id="0">
    <w:p w14:paraId="67CA5BE1" w14:textId="77777777" w:rsidR="00430324" w:rsidRDefault="004303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2CC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63E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30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87AE1" w14:textId="77777777" w:rsidR="00430324" w:rsidRDefault="00430324" w:rsidP="009139A6">
      <w:r>
        <w:separator/>
      </w:r>
    </w:p>
  </w:footnote>
  <w:footnote w:type="continuationSeparator" w:id="0">
    <w:p w14:paraId="6920E964" w14:textId="77777777" w:rsidR="00430324" w:rsidRDefault="004303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360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6A0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9C4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24"/>
    <w:rsid w:val="000666E0"/>
    <w:rsid w:val="002510B7"/>
    <w:rsid w:val="00270799"/>
    <w:rsid w:val="00430324"/>
    <w:rsid w:val="005C130B"/>
    <w:rsid w:val="00826F5C"/>
    <w:rsid w:val="009139A6"/>
    <w:rsid w:val="009411C2"/>
    <w:rsid w:val="009448BB"/>
    <w:rsid w:val="00947624"/>
    <w:rsid w:val="00A3176C"/>
    <w:rsid w:val="00AE65F8"/>
    <w:rsid w:val="00B1419C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0E0D1"/>
  <w15:chartTrackingRefBased/>
  <w15:docId w15:val="{05DD4864-6C9D-4327-AC5E-FD753678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03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2024-08-26T13:28:00Z</dcterms:created>
  <dcterms:modified xsi:type="dcterms:W3CDTF">2024-08-26T13:29:00Z</dcterms:modified>
</cp:coreProperties>
</file>